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78B19B8"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083C54">
              <w:t>1</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A323F6">
              <w:rPr>
                <w:sz w:val="32"/>
              </w:rPr>
              <w:t>2</w:t>
            </w:r>
            <w:r w:rsidRPr="008A2344">
              <w:rPr>
                <w:sz w:val="32"/>
              </w:rPr>
              <w:t>-</w:t>
            </w:r>
            <w:bookmarkEnd w:id="4"/>
            <w:r w:rsidR="00C4390A">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r w:rsidR="004737FB">
              <w:rPr>
                <w:noProof/>
                <w:sz w:val="18"/>
              </w:rPr>
              <w:t>1</w:t>
            </w:r>
            <w:bookmarkEnd w:id="15"/>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3D31A514" w14:textId="67136E0D" w:rsidR="00F942BD"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F942BD">
        <w:t>Foreword</w:t>
      </w:r>
      <w:r w:rsidR="00F942BD">
        <w:tab/>
      </w:r>
      <w:r w:rsidR="00F942BD">
        <w:fldChar w:fldCharType="begin"/>
      </w:r>
      <w:r w:rsidR="00F942BD">
        <w:instrText xml:space="preserve"> PAGEREF _Toc119579692 \h </w:instrText>
      </w:r>
      <w:r w:rsidR="00F942BD">
        <w:fldChar w:fldCharType="separate"/>
      </w:r>
      <w:r w:rsidR="00F942BD">
        <w:t>4</w:t>
      </w:r>
      <w:r w:rsidR="00F942BD">
        <w:fldChar w:fldCharType="end"/>
      </w:r>
    </w:p>
    <w:p w14:paraId="3496BC3E" w14:textId="3BCC5C5B" w:rsidR="00F942BD" w:rsidRDefault="00F942BD">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_Toc119579693 \h </w:instrText>
      </w:r>
      <w:r>
        <w:fldChar w:fldCharType="separate"/>
      </w:r>
      <w:r>
        <w:t>6</w:t>
      </w:r>
      <w:r>
        <w:fldChar w:fldCharType="end"/>
      </w:r>
    </w:p>
    <w:p w14:paraId="15C07769" w14:textId="314FDA57" w:rsidR="00F942BD" w:rsidRDefault="00F942BD">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_Toc119579694 \h </w:instrText>
      </w:r>
      <w:r>
        <w:fldChar w:fldCharType="separate"/>
      </w:r>
      <w:r>
        <w:t>6</w:t>
      </w:r>
      <w:r>
        <w:fldChar w:fldCharType="end"/>
      </w:r>
    </w:p>
    <w:p w14:paraId="13B1A54E" w14:textId="5092D6B5" w:rsidR="00F942BD" w:rsidRDefault="00F942BD">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_Toc119579695 \h </w:instrText>
      </w:r>
      <w:r>
        <w:fldChar w:fldCharType="separate"/>
      </w:r>
      <w:r>
        <w:t>6</w:t>
      </w:r>
      <w:r>
        <w:fldChar w:fldCharType="end"/>
      </w:r>
    </w:p>
    <w:p w14:paraId="211F509E" w14:textId="020004D1" w:rsidR="00F942BD" w:rsidRDefault="00F942BD">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_Toc119579696 \h </w:instrText>
      </w:r>
      <w:r>
        <w:fldChar w:fldCharType="separate"/>
      </w:r>
      <w:r>
        <w:t>6</w:t>
      </w:r>
      <w:r>
        <w:fldChar w:fldCharType="end"/>
      </w:r>
    </w:p>
    <w:p w14:paraId="4964887A" w14:textId="2CFA63AB" w:rsidR="00F942BD" w:rsidRDefault="00F942BD">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_Toc119579697 \h </w:instrText>
      </w:r>
      <w:r>
        <w:fldChar w:fldCharType="separate"/>
      </w:r>
      <w:r>
        <w:t>6</w:t>
      </w:r>
      <w:r>
        <w:fldChar w:fldCharType="end"/>
      </w:r>
    </w:p>
    <w:p w14:paraId="30D48A4F" w14:textId="2FE168D2" w:rsidR="00F942BD" w:rsidRDefault="00F942BD">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_Toc119579698 \h </w:instrText>
      </w:r>
      <w:r>
        <w:fldChar w:fldCharType="separate"/>
      </w:r>
      <w:r>
        <w:t>6</w:t>
      </w:r>
      <w:r>
        <w:fldChar w:fldCharType="end"/>
      </w:r>
    </w:p>
    <w:p w14:paraId="64CAD84E" w14:textId="7D0810DD" w:rsidR="00F942BD" w:rsidRDefault="00F942BD">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_Toc119579699 \h </w:instrText>
      </w:r>
      <w:r>
        <w:fldChar w:fldCharType="separate"/>
      </w:r>
      <w:r>
        <w:t>6</w:t>
      </w:r>
      <w:r>
        <w:fldChar w:fldCharType="end"/>
      </w:r>
    </w:p>
    <w:p w14:paraId="54D91FD8" w14:textId="5D519F0F" w:rsidR="00F942BD" w:rsidRDefault="00F942BD">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_Toc119579700 \h </w:instrText>
      </w:r>
      <w:r>
        <w:fldChar w:fldCharType="separate"/>
      </w:r>
      <w:r>
        <w:t>7</w:t>
      </w:r>
      <w:r>
        <w:fldChar w:fldCharType="end"/>
      </w:r>
    </w:p>
    <w:p w14:paraId="28A796CF" w14:textId="24A07672" w:rsidR="00F942BD" w:rsidRDefault="00F942BD">
      <w:pPr>
        <w:pStyle w:val="TOC1"/>
        <w:rPr>
          <w:rFonts w:asciiTheme="minorHAnsi" w:eastAsiaTheme="minorEastAsia" w:hAnsiTheme="minorHAnsi" w:cstheme="minorBidi"/>
          <w:szCs w:val="22"/>
          <w:lang w:val="en-SE" w:eastAsia="en-SE"/>
        </w:rPr>
      </w:pPr>
      <w:r w:rsidRPr="00B63297">
        <w:rPr>
          <w:lang w:val="en-US"/>
        </w:rPr>
        <w:t>5</w:t>
      </w:r>
      <w:r>
        <w:rPr>
          <w:rFonts w:asciiTheme="minorHAnsi" w:eastAsiaTheme="minorEastAsia" w:hAnsiTheme="minorHAnsi" w:cstheme="minorBidi"/>
          <w:szCs w:val="22"/>
          <w:lang w:val="en-SE" w:eastAsia="en-SE"/>
        </w:rPr>
        <w:tab/>
      </w:r>
      <w:r w:rsidRPr="00B63297">
        <w:rPr>
          <w:lang w:val="en-US" w:eastAsia="zh-CN"/>
        </w:rPr>
        <w:t>EN-DC Power Class 2</w:t>
      </w:r>
      <w:r w:rsidRPr="00B63297">
        <w:rPr>
          <w:lang w:val="en-US"/>
        </w:rPr>
        <w:t>: Specific Band Combination Part</w:t>
      </w:r>
      <w:r>
        <w:tab/>
      </w:r>
      <w:r>
        <w:fldChar w:fldCharType="begin"/>
      </w:r>
      <w:r>
        <w:instrText xml:space="preserve"> PAGEREF _Toc119579701 \h </w:instrText>
      </w:r>
      <w:r>
        <w:fldChar w:fldCharType="separate"/>
      </w:r>
      <w:r>
        <w:t>7</w:t>
      </w:r>
      <w:r>
        <w:fldChar w:fldCharType="end"/>
      </w:r>
    </w:p>
    <w:p w14:paraId="405147E9" w14:textId="60642C30" w:rsidR="00F942BD" w:rsidRDefault="00F942BD">
      <w:pPr>
        <w:pStyle w:val="TOC3"/>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rsidRPr="00B63297">
        <w:rPr>
          <w:rFonts w:eastAsia="MS Mincho"/>
          <w:lang w:eastAsia="ja-JP"/>
        </w:rPr>
        <w:t>DC</w:t>
      </w:r>
      <w:r>
        <w:t>_</w:t>
      </w:r>
      <w:r>
        <w:rPr>
          <w:lang w:eastAsia="zh-CN"/>
        </w:rPr>
        <w:t>1_</w:t>
      </w:r>
      <w:r w:rsidRPr="00B63297">
        <w:rPr>
          <w:rFonts w:eastAsia="MS Mincho"/>
          <w:lang w:eastAsia="ja-JP"/>
        </w:rPr>
        <w:t>n79</w:t>
      </w:r>
      <w:r>
        <w:tab/>
      </w:r>
      <w:r>
        <w:fldChar w:fldCharType="begin"/>
      </w:r>
      <w:r>
        <w:instrText xml:space="preserve"> PAGEREF _Toc119579702 \h </w:instrText>
      </w:r>
      <w:r>
        <w:fldChar w:fldCharType="separate"/>
      </w:r>
      <w:r>
        <w:t>7</w:t>
      </w:r>
      <w:r>
        <w:fldChar w:fldCharType="end"/>
      </w:r>
    </w:p>
    <w:p w14:paraId="09407EC7" w14:textId="4AB7DD39" w:rsidR="00F942BD" w:rsidRDefault="00F942BD">
      <w:pPr>
        <w:pStyle w:val="TOC4"/>
        <w:rPr>
          <w:rFonts w:asciiTheme="minorHAnsi" w:eastAsiaTheme="minorEastAsia" w:hAnsiTheme="minorHAnsi" w:cstheme="minorBidi"/>
          <w:sz w:val="22"/>
          <w:szCs w:val="22"/>
          <w:lang w:val="en-SE" w:eastAsia="en-SE"/>
        </w:rPr>
      </w:pPr>
      <w:r>
        <w:rPr>
          <w:lang w:eastAsia="zh-CN"/>
        </w:rPr>
        <w:t>5.1.1</w:t>
      </w:r>
      <w:r>
        <w:rPr>
          <w:rFonts w:asciiTheme="minorHAnsi" w:eastAsiaTheme="minorEastAsia" w:hAnsiTheme="minorHAnsi" w:cstheme="minorBidi"/>
          <w:sz w:val="22"/>
          <w:szCs w:val="22"/>
          <w:lang w:val="en-SE" w:eastAsia="en-SE"/>
        </w:rPr>
        <w:tab/>
      </w:r>
      <w:r>
        <w:rPr>
          <w:lang w:eastAsia="zh-CN"/>
        </w:rPr>
        <w:t xml:space="preserve">Configuration for </w:t>
      </w:r>
      <w:r w:rsidRPr="00B63297">
        <w:rPr>
          <w:rFonts w:eastAsia="MS Mincho"/>
          <w:lang w:eastAsia="ja-JP"/>
        </w:rPr>
        <w:t>DC</w:t>
      </w:r>
      <w:r>
        <w:tab/>
      </w:r>
      <w:r>
        <w:fldChar w:fldCharType="begin"/>
      </w:r>
      <w:r>
        <w:instrText xml:space="preserve"> PAGEREF _Toc119579703 \h </w:instrText>
      </w:r>
      <w:r>
        <w:fldChar w:fldCharType="separate"/>
      </w:r>
      <w:r>
        <w:t>7</w:t>
      </w:r>
      <w:r>
        <w:fldChar w:fldCharType="end"/>
      </w:r>
    </w:p>
    <w:p w14:paraId="0A4C5690" w14:textId="0060C698" w:rsidR="00F942BD" w:rsidRDefault="00F942BD">
      <w:pPr>
        <w:pStyle w:val="TOC4"/>
        <w:rPr>
          <w:rFonts w:asciiTheme="minorHAnsi" w:eastAsiaTheme="minorEastAsia" w:hAnsiTheme="minorHAnsi" w:cstheme="minorBidi"/>
          <w:sz w:val="22"/>
          <w:szCs w:val="22"/>
          <w:lang w:val="en-SE" w:eastAsia="en-SE"/>
        </w:rPr>
      </w:pPr>
      <w:r>
        <w:rPr>
          <w:lang w:eastAsia="zh-CN"/>
        </w:rPr>
        <w:t>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_Toc119579704 \h </w:instrText>
      </w:r>
      <w:r>
        <w:fldChar w:fldCharType="separate"/>
      </w:r>
      <w:r>
        <w:t>7</w:t>
      </w:r>
      <w:r>
        <w:fldChar w:fldCharType="end"/>
      </w:r>
    </w:p>
    <w:p w14:paraId="2DA1839E" w14:textId="72F0E9F2" w:rsidR="00F942BD" w:rsidRDefault="00F942BD">
      <w:pPr>
        <w:pStyle w:val="TOC4"/>
        <w:rPr>
          <w:rFonts w:asciiTheme="minorHAnsi" w:eastAsiaTheme="minorEastAsia" w:hAnsiTheme="minorHAnsi" w:cstheme="minorBidi"/>
          <w:sz w:val="22"/>
          <w:szCs w:val="22"/>
          <w:lang w:val="en-SE" w:eastAsia="en-SE"/>
        </w:rPr>
      </w:pPr>
      <w:r>
        <w:rPr>
          <w:lang w:eastAsia="zh-CN"/>
        </w:rPr>
        <w:t>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_Toc119579705 \h </w:instrText>
      </w:r>
      <w:r>
        <w:fldChar w:fldCharType="separate"/>
      </w:r>
      <w:r>
        <w:t>7</w:t>
      </w:r>
      <w:r>
        <w:fldChar w:fldCharType="end"/>
      </w:r>
    </w:p>
    <w:p w14:paraId="28430BCF" w14:textId="28C72A0F" w:rsidR="00F942BD" w:rsidRDefault="00F942BD">
      <w:pPr>
        <w:pStyle w:val="TOC4"/>
        <w:rPr>
          <w:rFonts w:asciiTheme="minorHAnsi" w:eastAsiaTheme="minorEastAsia" w:hAnsiTheme="minorHAnsi" w:cstheme="minorBidi"/>
          <w:sz w:val="22"/>
          <w:szCs w:val="22"/>
          <w:lang w:val="en-SE" w:eastAsia="en-SE"/>
        </w:rPr>
      </w:pPr>
      <w:r>
        <w:t>5.1.4</w:t>
      </w:r>
      <w:r>
        <w:rPr>
          <w:rFonts w:asciiTheme="minorHAnsi" w:eastAsiaTheme="minorEastAsia" w:hAnsiTheme="minorHAnsi" w:cstheme="minorBidi"/>
          <w:sz w:val="22"/>
          <w:szCs w:val="22"/>
          <w:lang w:val="en-SE" w:eastAsia="en-SE"/>
        </w:rPr>
        <w:tab/>
      </w:r>
      <w:r>
        <w:t>∆T</w:t>
      </w:r>
      <w:r w:rsidRPr="00B63297">
        <w:rPr>
          <w:vertAlign w:val="subscript"/>
        </w:rPr>
        <w:t>IB</w:t>
      </w:r>
      <w:r>
        <w:t xml:space="preserve"> and ∆R</w:t>
      </w:r>
      <w:r w:rsidRPr="00B63297">
        <w:rPr>
          <w:vertAlign w:val="subscript"/>
        </w:rPr>
        <w:t>IB</w:t>
      </w:r>
      <w:r>
        <w:t xml:space="preserve"> values</w:t>
      </w:r>
      <w:r>
        <w:tab/>
      </w:r>
      <w:r>
        <w:fldChar w:fldCharType="begin"/>
      </w:r>
      <w:r>
        <w:instrText xml:space="preserve"> PAGEREF _Toc119579706 \h </w:instrText>
      </w:r>
      <w:r>
        <w:fldChar w:fldCharType="separate"/>
      </w:r>
      <w:r>
        <w:t>7</w:t>
      </w:r>
      <w:r>
        <w:fldChar w:fldCharType="end"/>
      </w:r>
    </w:p>
    <w:p w14:paraId="2F28BBA6" w14:textId="6867401E" w:rsidR="00F942BD" w:rsidRDefault="00F942BD">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_Toc119579707 \h </w:instrText>
      </w:r>
      <w:r>
        <w:fldChar w:fldCharType="separate"/>
      </w:r>
      <w:r>
        <w:t>8</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19579692"/>
      <w:bookmarkEnd w:id="18"/>
      <w:r w:rsidRPr="004D3578">
        <w:lastRenderedPageBreak/>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19579693"/>
      <w:bookmarkEnd w:id="24"/>
      <w:r w:rsidRPr="004D3578">
        <w:lastRenderedPageBreak/>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9" w:name="_Toc64285793"/>
      <w:bookmarkStart w:id="30" w:name="_Toc69972827"/>
      <w:bookmarkStart w:id="31" w:name="_Toc119579694"/>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19579695"/>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19579696"/>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19579697"/>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19579698"/>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19579699"/>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19579700"/>
      <w:r w:rsidRPr="004D3578">
        <w:lastRenderedPageBreak/>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19579701"/>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19579702"/>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19579703"/>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19579704"/>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19579705"/>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2" w:name="_Toc494295564"/>
      <w:bookmarkStart w:id="83" w:name="_Toc495923664"/>
      <w:bookmarkStart w:id="84" w:name="_Toc500344917"/>
      <w:bookmarkStart w:id="85" w:name="_Toc507677790"/>
      <w:bookmarkStart w:id="86"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7" w:name="_Toc119579706"/>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2"/>
      <w:bookmarkEnd w:id="83"/>
      <w:bookmarkEnd w:id="84"/>
      <w:bookmarkEnd w:id="85"/>
      <w:bookmarkEnd w:id="86"/>
      <w:bookmarkEnd w:id="87"/>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8" w:name="MCCQCTEMPBM_00000041"/>
      <w:bookmarkStart w:id="89" w:name="MCCQCTEMPBM_00000054"/>
      <w:bookmarkStart w:id="90"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p>
    <w:p w14:paraId="56802A14" w14:textId="3F39ACA3" w:rsidR="00116245" w:rsidRDefault="00116245" w:rsidP="00116245">
      <w:pPr>
        <w:pStyle w:val="Heading4"/>
        <w:rPr>
          <w:rFonts w:eastAsia="MS Mincho"/>
          <w:lang w:eastAsia="ja-JP"/>
        </w:rPr>
      </w:pPr>
      <w:bookmarkStart w:id="91" w:name="_Toc494295561"/>
      <w:bookmarkStart w:id="92" w:name="_Toc495923661"/>
      <w:bookmarkStart w:id="93" w:name="_Toc500344914"/>
      <w:bookmarkStart w:id="94" w:name="_Toc507677787"/>
      <w:bookmarkStart w:id="95" w:name="_Toc512349565"/>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1"/>
      <w:bookmarkEnd w:id="92"/>
      <w:bookmarkEnd w:id="93"/>
      <w:bookmarkEnd w:id="94"/>
      <w:bookmarkEnd w:id="95"/>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p>
    <w:p w14:paraId="485B1140" w14:textId="10B07427" w:rsidR="00DF4A2D" w:rsidRDefault="00DF4A2D" w:rsidP="00DF4A2D">
      <w:pPr>
        <w:pStyle w:val="Heading4"/>
        <w:rPr>
          <w:rFonts w:eastAsia="MS Mincho"/>
          <w:lang w:eastAsia="ja-JP"/>
        </w:rPr>
      </w:pPr>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5pt" o:ole="">
                  <v:imagedata r:id="rId17" o:title=""/>
                </v:shape>
                <o:OLEObject Type="Embed" ProgID="Equation.3" ShapeID="_x0000_i1025" DrawAspect="Content" ObjectID="_1730268681"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5pt;height:15pt" o:ole="">
                  <v:imagedata r:id="rId19" o:title=""/>
                </v:shape>
                <o:OLEObject Type="Embed" ProgID="Equation.3" ShapeID="_x0000_i1026" DrawAspect="Content" ObjectID="_1730268682"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p>
    <w:p w14:paraId="68CF9CE9" w14:textId="3A42EAAD" w:rsidR="001764A0" w:rsidRDefault="001764A0" w:rsidP="001764A0">
      <w:pPr>
        <w:pStyle w:val="Heading4"/>
        <w:rPr>
          <w:rFonts w:eastAsia="MS Mincho"/>
          <w:lang w:eastAsia="ja-JP"/>
        </w:rPr>
      </w:pPr>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7pt;height:21.3pt" o:ole="">
                  <v:imagedata r:id="rId21" o:title=""/>
                </v:shape>
                <o:OLEObject Type="Embed" ProgID="Equation.DSMT4" ShapeID="_x0000_i1027" DrawAspect="Content" ObjectID="_1730268683"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5pt;height:15pt" o:ole="">
                  <v:imagedata r:id="rId19" o:title=""/>
                </v:shape>
                <o:OLEObject Type="Embed" ProgID="Equation.3" ShapeID="_x0000_i1028" DrawAspect="Content" ObjectID="_1730268684"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374F3753" w14:textId="77777777" w:rsidR="001764A0" w:rsidRPr="009353D8"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96" w:name="_Toc46998018"/>
      <w:bookmarkStart w:id="97" w:name="_Toc64285829"/>
      <w:bookmarkStart w:id="98" w:name="_Toc69972863"/>
      <w:bookmarkStart w:id="99" w:name="_Toc119579707"/>
      <w:bookmarkEnd w:id="88"/>
      <w:bookmarkEnd w:id="89"/>
      <w:bookmarkEnd w:id="90"/>
      <w:r w:rsidRPr="004D3578">
        <w:lastRenderedPageBreak/>
        <w:t xml:space="preserve">Annex </w:t>
      </w:r>
      <w:r>
        <w:t>A</w:t>
      </w:r>
      <w:r w:rsidRPr="004D3578">
        <w:t xml:space="preserve"> </w:t>
      </w:r>
      <w:r>
        <w:t xml:space="preserve">- </w:t>
      </w:r>
      <w:r w:rsidRPr="004D3578">
        <w:t>Change history</w:t>
      </w:r>
      <w:bookmarkEnd w:id="96"/>
      <w:bookmarkEnd w:id="97"/>
      <w:bookmarkEnd w:id="98"/>
      <w:bookmarkEnd w:id="99"/>
    </w:p>
    <w:p w14:paraId="51387A96" w14:textId="77777777" w:rsidR="00166B56" w:rsidRPr="00235394" w:rsidRDefault="00166B56" w:rsidP="00166B56">
      <w:pPr>
        <w:pStyle w:val="TH"/>
      </w:pPr>
      <w:bookmarkStart w:id="100" w:name="historyclause"/>
      <w:bookmarkEnd w:id="10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bl>
    <w:p w14:paraId="6959692A" w14:textId="77777777" w:rsidR="00166B56" w:rsidRPr="00235394" w:rsidRDefault="00166B56" w:rsidP="00166B56"/>
    <w:sectPr w:rsidR="00166B56"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611C" w14:textId="77777777" w:rsidR="001F4551" w:rsidRDefault="001F4551">
      <w:r>
        <w:separator/>
      </w:r>
    </w:p>
  </w:endnote>
  <w:endnote w:type="continuationSeparator" w:id="0">
    <w:p w14:paraId="6453E7C3" w14:textId="77777777" w:rsidR="001F4551" w:rsidRDefault="001F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C6F7D" w14:textId="77777777" w:rsidR="001F4551" w:rsidRDefault="001F4551">
      <w:r>
        <w:separator/>
      </w:r>
    </w:p>
  </w:footnote>
  <w:footnote w:type="continuationSeparator" w:id="0">
    <w:p w14:paraId="10F08656" w14:textId="77777777" w:rsidR="001F4551" w:rsidRDefault="001F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225E4EB"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875">
      <w:rPr>
        <w:rFonts w:ascii="Arial" w:hAnsi="Arial" w:cs="Arial"/>
        <w:b/>
        <w:noProof/>
        <w:sz w:val="18"/>
        <w:szCs w:val="18"/>
      </w:rPr>
      <w:t>3GPP TR 38.898 V0.1.0 (2022-11)</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FDAE02F"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875">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7"/>
  </w:num>
  <w:num w:numId="6">
    <w:abstractNumId w:val="32"/>
  </w:num>
  <w:num w:numId="7">
    <w:abstractNumId w:val="9"/>
  </w:num>
  <w:num w:numId="8">
    <w:abstractNumId w:val="13"/>
  </w:num>
  <w:num w:numId="9">
    <w:abstractNumId w:val="14"/>
  </w:num>
  <w:num w:numId="10">
    <w:abstractNumId w:val="3"/>
  </w:num>
  <w:num w:numId="11">
    <w:abstractNumId w:val="33"/>
  </w:num>
  <w:num w:numId="12">
    <w:abstractNumId w:val="18"/>
  </w:num>
  <w:num w:numId="13">
    <w:abstractNumId w:val="6"/>
  </w:num>
  <w:num w:numId="14">
    <w:abstractNumId w:val="26"/>
  </w:num>
  <w:num w:numId="15">
    <w:abstractNumId w:val="22"/>
  </w:num>
  <w:num w:numId="16">
    <w:abstractNumId w:val="16"/>
  </w:num>
  <w:num w:numId="17">
    <w:abstractNumId w:val="33"/>
  </w:num>
  <w:num w:numId="18">
    <w:abstractNumId w:val="15"/>
  </w:num>
  <w:num w:numId="19">
    <w:abstractNumId w:val="23"/>
  </w:num>
  <w:num w:numId="20">
    <w:abstractNumId w:val="30"/>
  </w:num>
  <w:num w:numId="21">
    <w:abstractNumId w:val="34"/>
  </w:num>
  <w:num w:numId="22">
    <w:abstractNumId w:val="19"/>
  </w:num>
  <w:num w:numId="23">
    <w:abstractNumId w:val="11"/>
  </w:num>
  <w:num w:numId="24">
    <w:abstractNumId w:val="4"/>
  </w:num>
  <w:num w:numId="25">
    <w:abstractNumId w:val="28"/>
  </w:num>
  <w:num w:numId="26">
    <w:abstractNumId w:val="12"/>
  </w:num>
  <w:num w:numId="27">
    <w:abstractNumId w:val="17"/>
  </w:num>
  <w:num w:numId="28">
    <w:abstractNumId w:val="35"/>
  </w:num>
  <w:num w:numId="29">
    <w:abstractNumId w:val="10"/>
  </w:num>
  <w:num w:numId="30">
    <w:abstractNumId w:val="21"/>
  </w:num>
  <w:num w:numId="31">
    <w:abstractNumId w:val="31"/>
  </w:num>
  <w:num w:numId="32">
    <w:abstractNumId w:val="20"/>
  </w:num>
  <w:num w:numId="33">
    <w:abstractNumId w:val="8"/>
  </w:num>
  <w:num w:numId="34">
    <w:abstractNumId w:val="29"/>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6"/>
  </w:num>
  <w:num w:numId="38">
    <w:abstractNumId w:val="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C54"/>
    <w:rsid w:val="00083D99"/>
    <w:rsid w:val="000A2A8B"/>
    <w:rsid w:val="000C4496"/>
    <w:rsid w:val="000C47C3"/>
    <w:rsid w:val="000D58AB"/>
    <w:rsid w:val="00116245"/>
    <w:rsid w:val="00133525"/>
    <w:rsid w:val="00141302"/>
    <w:rsid w:val="00145E4B"/>
    <w:rsid w:val="00162A69"/>
    <w:rsid w:val="00166B56"/>
    <w:rsid w:val="001728F5"/>
    <w:rsid w:val="001764A0"/>
    <w:rsid w:val="00184A53"/>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B5F5A"/>
    <w:rsid w:val="002B6339"/>
    <w:rsid w:val="002E00EE"/>
    <w:rsid w:val="003172DC"/>
    <w:rsid w:val="0034126C"/>
    <w:rsid w:val="0035462D"/>
    <w:rsid w:val="00373D82"/>
    <w:rsid w:val="003765B8"/>
    <w:rsid w:val="003C3971"/>
    <w:rsid w:val="003D5188"/>
    <w:rsid w:val="003D6D9B"/>
    <w:rsid w:val="00402835"/>
    <w:rsid w:val="00423334"/>
    <w:rsid w:val="004345EC"/>
    <w:rsid w:val="004361ED"/>
    <w:rsid w:val="004500AA"/>
    <w:rsid w:val="00465515"/>
    <w:rsid w:val="004737FB"/>
    <w:rsid w:val="00482573"/>
    <w:rsid w:val="00487EA3"/>
    <w:rsid w:val="004A41C1"/>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26950"/>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F0F"/>
    <w:rsid w:val="007B3D55"/>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1C2D"/>
    <w:rsid w:val="009F37B7"/>
    <w:rsid w:val="009F697F"/>
    <w:rsid w:val="009F6D44"/>
    <w:rsid w:val="00A10F02"/>
    <w:rsid w:val="00A164B4"/>
    <w:rsid w:val="00A26956"/>
    <w:rsid w:val="00A27486"/>
    <w:rsid w:val="00A323F6"/>
    <w:rsid w:val="00A44986"/>
    <w:rsid w:val="00A53724"/>
    <w:rsid w:val="00A56066"/>
    <w:rsid w:val="00A60B0C"/>
    <w:rsid w:val="00A73129"/>
    <w:rsid w:val="00A74E70"/>
    <w:rsid w:val="00A77587"/>
    <w:rsid w:val="00A82346"/>
    <w:rsid w:val="00A92BA1"/>
    <w:rsid w:val="00AA2956"/>
    <w:rsid w:val="00AC6BC6"/>
    <w:rsid w:val="00AD0DE4"/>
    <w:rsid w:val="00AE65E2"/>
    <w:rsid w:val="00AF4DB2"/>
    <w:rsid w:val="00B15449"/>
    <w:rsid w:val="00B2495C"/>
    <w:rsid w:val="00B32593"/>
    <w:rsid w:val="00B5103B"/>
    <w:rsid w:val="00B80824"/>
    <w:rsid w:val="00B84D08"/>
    <w:rsid w:val="00B93086"/>
    <w:rsid w:val="00BA19ED"/>
    <w:rsid w:val="00BA3879"/>
    <w:rsid w:val="00BA4B8D"/>
    <w:rsid w:val="00BB5A1E"/>
    <w:rsid w:val="00BC0F7D"/>
    <w:rsid w:val="00BD7D31"/>
    <w:rsid w:val="00BE3255"/>
    <w:rsid w:val="00BF10B2"/>
    <w:rsid w:val="00BF128E"/>
    <w:rsid w:val="00C03F34"/>
    <w:rsid w:val="00C074DD"/>
    <w:rsid w:val="00C1496A"/>
    <w:rsid w:val="00C33079"/>
    <w:rsid w:val="00C37210"/>
    <w:rsid w:val="00C416EE"/>
    <w:rsid w:val="00C4390A"/>
    <w:rsid w:val="00C45231"/>
    <w:rsid w:val="00C54168"/>
    <w:rsid w:val="00C7259F"/>
    <w:rsid w:val="00C72833"/>
    <w:rsid w:val="00C759B6"/>
    <w:rsid w:val="00C80F1D"/>
    <w:rsid w:val="00C85E15"/>
    <w:rsid w:val="00C90875"/>
    <w:rsid w:val="00C90EF0"/>
    <w:rsid w:val="00C93F40"/>
    <w:rsid w:val="00C97AEF"/>
    <w:rsid w:val="00CA3D0C"/>
    <w:rsid w:val="00CA7913"/>
    <w:rsid w:val="00CB0576"/>
    <w:rsid w:val="00CB1ED4"/>
    <w:rsid w:val="00CD3FA0"/>
    <w:rsid w:val="00CE0875"/>
    <w:rsid w:val="00CF44BA"/>
    <w:rsid w:val="00D04FA9"/>
    <w:rsid w:val="00D21A33"/>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77645"/>
    <w:rsid w:val="00E90FD7"/>
    <w:rsid w:val="00EA15B0"/>
    <w:rsid w:val="00EA5EA7"/>
    <w:rsid w:val="00EC4A25"/>
    <w:rsid w:val="00EE6056"/>
    <w:rsid w:val="00F025A2"/>
    <w:rsid w:val="00F04712"/>
    <w:rsid w:val="00F13360"/>
    <w:rsid w:val="00F22EC7"/>
    <w:rsid w:val="00F235E2"/>
    <w:rsid w:val="00F325C8"/>
    <w:rsid w:val="00F47A20"/>
    <w:rsid w:val="00F56121"/>
    <w:rsid w:val="00F561FB"/>
    <w:rsid w:val="00F653B8"/>
    <w:rsid w:val="00F843FF"/>
    <w:rsid w:val="00F9008D"/>
    <w:rsid w:val="00F942BD"/>
    <w:rsid w:val="00FA1266"/>
    <w:rsid w:val="00FC1192"/>
    <w:rsid w:val="00FD33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11</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cp:revision>
  <cp:lastPrinted>2019-02-25T14:05:00Z</cp:lastPrinted>
  <dcterms:created xsi:type="dcterms:W3CDTF">2021-11-17T08:53:00Z</dcterms:created>
  <dcterms:modified xsi:type="dcterms:W3CDTF">2022-11-18T08:25:00Z</dcterms:modified>
</cp:coreProperties>
</file>